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4A63C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BOTELER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15A09C3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6355FFF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09187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CBC45A" w14:textId="77777777" w:rsidR="00C318A8" w:rsidRDefault="00C318A8" w:rsidP="00C318A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C38A881" w14:textId="77777777" w:rsidR="00C318A8" w:rsidRDefault="00C318A8" w:rsidP="00C318A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4A547B6" w14:textId="77777777" w:rsidR="00C318A8" w:rsidRDefault="00C318A8" w:rsidP="00C318A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3BCEBDA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1091F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7DEEC" w14:textId="77777777" w:rsidR="00C318A8" w:rsidRDefault="00C318A8" w:rsidP="00C318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75E7BD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03AB" w14:textId="77777777" w:rsidR="00C318A8" w:rsidRDefault="00C318A8" w:rsidP="009139A6">
      <w:r>
        <w:separator/>
      </w:r>
    </w:p>
  </w:endnote>
  <w:endnote w:type="continuationSeparator" w:id="0">
    <w:p w14:paraId="4209F6B5" w14:textId="77777777" w:rsidR="00C318A8" w:rsidRDefault="00C318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5E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01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39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FDE6" w14:textId="77777777" w:rsidR="00C318A8" w:rsidRDefault="00C318A8" w:rsidP="009139A6">
      <w:r>
        <w:separator/>
      </w:r>
    </w:p>
  </w:footnote>
  <w:footnote w:type="continuationSeparator" w:id="0">
    <w:p w14:paraId="76CBE014" w14:textId="77777777" w:rsidR="00C318A8" w:rsidRDefault="00C318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EB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F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DC7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8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18A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EC900"/>
  <w15:chartTrackingRefBased/>
  <w15:docId w15:val="{E46C5F72-84E2-4D4A-8D29-517F583E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2022-03-17T19:51:00Z</dcterms:created>
  <dcterms:modified xsi:type="dcterms:W3CDTF">2022-03-17T19:51:00Z</dcterms:modified>
</cp:coreProperties>
</file>